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F69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64F338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777D997" w14:textId="77777777" w:rsidR="00110240" w:rsidRDefault="0071620A" w:rsidP="001102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>
        <w:rPr>
          <w:rFonts w:ascii="Corbel" w:hAnsi="Corbel"/>
          <w:b/>
          <w:smallCaps/>
          <w:sz w:val="24"/>
          <w:szCs w:val="24"/>
        </w:rPr>
        <w:t xml:space="preserve"> </w:t>
      </w:r>
      <w:r w:rsidR="00110240">
        <w:rPr>
          <w:rFonts w:ascii="Corbel" w:hAnsi="Corbel"/>
          <w:i/>
          <w:smallCaps/>
          <w:sz w:val="24"/>
          <w:szCs w:val="24"/>
        </w:rPr>
        <w:t>2022-2027</w:t>
      </w:r>
    </w:p>
    <w:p w14:paraId="7BE36E1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F043CD4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F41B6">
        <w:rPr>
          <w:rFonts w:ascii="Corbel" w:hAnsi="Corbel"/>
          <w:sz w:val="20"/>
          <w:szCs w:val="20"/>
        </w:rPr>
        <w:t>202</w:t>
      </w:r>
      <w:r w:rsidR="00110240">
        <w:rPr>
          <w:rFonts w:ascii="Corbel" w:hAnsi="Corbel"/>
          <w:sz w:val="20"/>
          <w:szCs w:val="20"/>
        </w:rPr>
        <w:t>3</w:t>
      </w:r>
      <w:r w:rsidR="00C24ADD">
        <w:rPr>
          <w:rFonts w:ascii="Corbel" w:hAnsi="Corbel"/>
          <w:sz w:val="20"/>
          <w:szCs w:val="20"/>
        </w:rPr>
        <w:t>/202</w:t>
      </w:r>
      <w:r w:rsidR="00110240">
        <w:rPr>
          <w:rFonts w:ascii="Corbel" w:hAnsi="Corbel"/>
          <w:sz w:val="20"/>
          <w:szCs w:val="20"/>
        </w:rPr>
        <w:t>4</w:t>
      </w:r>
    </w:p>
    <w:p w14:paraId="409E793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9E0C6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292F56" w14:textId="77777777" w:rsidTr="005C6A31">
        <w:tc>
          <w:tcPr>
            <w:tcW w:w="2694" w:type="dxa"/>
            <w:vAlign w:val="center"/>
          </w:tcPr>
          <w:p w14:paraId="3C4E8CD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D90CF" w14:textId="77777777" w:rsidR="0085747A" w:rsidRPr="00AD4494" w:rsidRDefault="002A367C" w:rsidP="00AD44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562A379B" w14:textId="77777777" w:rsidTr="005C6A31">
        <w:tc>
          <w:tcPr>
            <w:tcW w:w="2694" w:type="dxa"/>
            <w:vAlign w:val="center"/>
          </w:tcPr>
          <w:p w14:paraId="0F09E3C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74854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295C0D8" w14:textId="77777777" w:rsidTr="005C6A31">
        <w:tc>
          <w:tcPr>
            <w:tcW w:w="2694" w:type="dxa"/>
            <w:vAlign w:val="center"/>
          </w:tcPr>
          <w:p w14:paraId="2CA4195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6CE4E4" w14:textId="77777777" w:rsidR="0085747A" w:rsidRPr="009C54AE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4856E77" w14:textId="77777777" w:rsidTr="005C6A31">
        <w:tc>
          <w:tcPr>
            <w:tcW w:w="2694" w:type="dxa"/>
            <w:vAlign w:val="center"/>
          </w:tcPr>
          <w:p w14:paraId="6613D2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8F60E8" w14:textId="77777777" w:rsidR="0085747A" w:rsidRPr="009C54AE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C6A31" w:rsidRPr="009C54AE" w14:paraId="3D906FD4" w14:textId="77777777" w:rsidTr="005C6A31">
        <w:tc>
          <w:tcPr>
            <w:tcW w:w="2694" w:type="dxa"/>
            <w:vAlign w:val="center"/>
          </w:tcPr>
          <w:p w14:paraId="5DEB77F6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660311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617FA8FD" w14:textId="77777777" w:rsidTr="005C6A31">
        <w:tc>
          <w:tcPr>
            <w:tcW w:w="2694" w:type="dxa"/>
            <w:vAlign w:val="center"/>
          </w:tcPr>
          <w:p w14:paraId="691EEAE2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25DC42" w14:textId="77777777" w:rsidR="005C6A31" w:rsidRPr="009C54AE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1952629B" w14:textId="77777777" w:rsidTr="005C6A31">
        <w:tc>
          <w:tcPr>
            <w:tcW w:w="2694" w:type="dxa"/>
            <w:vAlign w:val="center"/>
          </w:tcPr>
          <w:p w14:paraId="7982EA04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58A22D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6D8DCC5C" w14:textId="77777777" w:rsidTr="005C6A31">
        <w:tc>
          <w:tcPr>
            <w:tcW w:w="2694" w:type="dxa"/>
            <w:vAlign w:val="center"/>
          </w:tcPr>
          <w:p w14:paraId="089D8803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779B4E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405A8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BDEEC1" w14:textId="77777777" w:rsidTr="005C6A31">
        <w:tc>
          <w:tcPr>
            <w:tcW w:w="2694" w:type="dxa"/>
            <w:vAlign w:val="center"/>
          </w:tcPr>
          <w:p w14:paraId="73E5DB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148EFA" w14:textId="77777777" w:rsidR="0085747A" w:rsidRPr="009C54AE" w:rsidRDefault="002A367C" w:rsidP="002A36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4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2939ACD" w14:textId="77777777" w:rsidTr="005C6A31">
        <w:tc>
          <w:tcPr>
            <w:tcW w:w="2694" w:type="dxa"/>
            <w:vAlign w:val="center"/>
          </w:tcPr>
          <w:p w14:paraId="187D2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0518C3" w14:textId="77777777" w:rsidR="0085747A" w:rsidRPr="00AB4973" w:rsidRDefault="003C0072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B. </w:t>
            </w:r>
            <w:r w:rsidR="00844CC5">
              <w:rPr>
                <w:rFonts w:ascii="Calibri" w:hAnsi="Calibri" w:cs="Calibri"/>
                <w:b w:val="0"/>
                <w:bCs/>
                <w:sz w:val="24"/>
                <w:szCs w:val="24"/>
              </w:rPr>
              <w:t>P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rzygotowanie merytoryczne nauczycieli przedszkoli i klas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-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III</w:t>
            </w:r>
          </w:p>
        </w:tc>
      </w:tr>
      <w:tr w:rsidR="00923D7D" w:rsidRPr="009C54AE" w14:paraId="7355EF6E" w14:textId="77777777" w:rsidTr="005C6A31">
        <w:tc>
          <w:tcPr>
            <w:tcW w:w="2694" w:type="dxa"/>
            <w:vAlign w:val="center"/>
          </w:tcPr>
          <w:p w14:paraId="13A6798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490D55B" w14:textId="77777777" w:rsidR="00923D7D" w:rsidRPr="009C54AE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4AD2DA4D" w14:textId="77777777" w:rsidTr="005C6A31">
        <w:tc>
          <w:tcPr>
            <w:tcW w:w="2694" w:type="dxa"/>
            <w:vAlign w:val="center"/>
          </w:tcPr>
          <w:p w14:paraId="42CF34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C3ED3" w14:textId="77777777" w:rsidR="0085747A" w:rsidRPr="009C54AE" w:rsidRDefault="00496A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13FD5221" w14:textId="77777777" w:rsidTr="005C6A31">
        <w:tc>
          <w:tcPr>
            <w:tcW w:w="2694" w:type="dxa"/>
            <w:vAlign w:val="center"/>
          </w:tcPr>
          <w:p w14:paraId="160D97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899A9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446E56" w14:textId="77777777" w:rsidR="00923D7D" w:rsidRPr="009C54AE" w:rsidRDefault="0085747A" w:rsidP="002A36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449DBD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083B80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05711D2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8D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48DB1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58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80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03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D2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DB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53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8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E6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FA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42B8AD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FDA" w14:textId="77777777" w:rsidR="00015B8F" w:rsidRPr="009C54AE" w:rsidRDefault="002A3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1844" w14:textId="77777777" w:rsidR="00015B8F" w:rsidRPr="009C54AE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C82A" w14:textId="77777777" w:rsidR="00015B8F" w:rsidRPr="009C54AE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B6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F0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1F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27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BD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43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B10B" w14:textId="77777777" w:rsidR="00015B8F" w:rsidRPr="009C54AE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2B3C23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2E1A6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4B7051B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C4BBF0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ECC1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5C7D6F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E8E938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BF6F8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8F3AFB4" w14:textId="77777777" w:rsidTr="00745302">
        <w:tc>
          <w:tcPr>
            <w:tcW w:w="9670" w:type="dxa"/>
          </w:tcPr>
          <w:p w14:paraId="41273A48" w14:textId="77777777" w:rsidR="0085747A" w:rsidRPr="009C54AE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57A8542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B1F64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941B08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1ED1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66C1F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690AFAC7" w14:textId="77777777" w:rsidTr="00E95F74">
        <w:tc>
          <w:tcPr>
            <w:tcW w:w="844" w:type="dxa"/>
            <w:vAlign w:val="center"/>
          </w:tcPr>
          <w:p w14:paraId="7E2AF12C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0730EC8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22706F8F" w14:textId="77777777" w:rsidTr="00E95F74">
        <w:tc>
          <w:tcPr>
            <w:tcW w:w="844" w:type="dxa"/>
            <w:vAlign w:val="center"/>
          </w:tcPr>
          <w:p w14:paraId="65438240" w14:textId="77777777" w:rsidR="00E95F74" w:rsidRPr="009C54AE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9E8C8E9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188D1257" w14:textId="77777777" w:rsidTr="00E95F74">
        <w:tc>
          <w:tcPr>
            <w:tcW w:w="844" w:type="dxa"/>
            <w:vAlign w:val="center"/>
          </w:tcPr>
          <w:p w14:paraId="4E747D6A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65FC3BC0" w14:textId="77777777" w:rsidR="00E95F74" w:rsidRPr="00E71B7D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95F74" w:rsidRPr="009C54AE" w14:paraId="43B126C3" w14:textId="77777777" w:rsidTr="00E95F74">
        <w:tc>
          <w:tcPr>
            <w:tcW w:w="844" w:type="dxa"/>
            <w:vAlign w:val="center"/>
          </w:tcPr>
          <w:p w14:paraId="7705420F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1FC42AF8" w14:textId="77777777" w:rsidR="00E95F74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7E28E9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8AD60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340FCF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6287ECE" w14:textId="77777777" w:rsidTr="00E95F74">
        <w:tc>
          <w:tcPr>
            <w:tcW w:w="1681" w:type="dxa"/>
            <w:vAlign w:val="center"/>
          </w:tcPr>
          <w:p w14:paraId="0F36763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760FF1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2694D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EBE9DA2" w14:textId="77777777" w:rsidTr="00E95F74">
        <w:tc>
          <w:tcPr>
            <w:tcW w:w="1681" w:type="dxa"/>
          </w:tcPr>
          <w:p w14:paraId="7A956C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183230A" w14:textId="77777777" w:rsidR="0085747A" w:rsidRPr="009C54AE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5C6A31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EE41DA9" w14:textId="77777777" w:rsidR="00250745" w:rsidRPr="00607A1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PPiW.W10</w:t>
            </w:r>
          </w:p>
          <w:p w14:paraId="0052ACDF" w14:textId="77777777" w:rsidR="0085747A" w:rsidRPr="00607A1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9C54AE" w14:paraId="7641CBBA" w14:textId="77777777" w:rsidTr="00E95F74">
        <w:tc>
          <w:tcPr>
            <w:tcW w:w="1681" w:type="dxa"/>
          </w:tcPr>
          <w:p w14:paraId="71B239A6" w14:textId="77777777" w:rsidR="00E95F74" w:rsidRPr="009C54AE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5D5A8FD0" w14:textId="77777777" w:rsidR="00E95F74" w:rsidRPr="005C6A31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A31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5C6A31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764BF7CD" w14:textId="77777777" w:rsidR="002A367C" w:rsidRDefault="002A367C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B6E5A20" w14:textId="77777777" w:rsidR="00C75F0B" w:rsidRPr="00607A17" w:rsidRDefault="00C75F0B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38451C5" w14:textId="77777777" w:rsidR="00E95F74" w:rsidRPr="00607A17" w:rsidRDefault="00C75F0B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7A17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9C54AE" w14:paraId="78C68754" w14:textId="77777777" w:rsidTr="00523748">
        <w:trPr>
          <w:trHeight w:val="787"/>
        </w:trPr>
        <w:tc>
          <w:tcPr>
            <w:tcW w:w="1681" w:type="dxa"/>
          </w:tcPr>
          <w:p w14:paraId="5531A49E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6C851996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93387AD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PPiW.U04</w:t>
            </w:r>
          </w:p>
          <w:p w14:paraId="58E8DF2C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9C54AE" w14:paraId="32B3A9DD" w14:textId="77777777" w:rsidTr="00E95F74">
        <w:tc>
          <w:tcPr>
            <w:tcW w:w="1681" w:type="dxa"/>
          </w:tcPr>
          <w:p w14:paraId="73429461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C43389C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9DF9DC1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9C54AE" w14:paraId="44E40040" w14:textId="77777777" w:rsidTr="00E95F74">
        <w:tc>
          <w:tcPr>
            <w:tcW w:w="1681" w:type="dxa"/>
          </w:tcPr>
          <w:p w14:paraId="31885854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56B16E93" w14:textId="77777777" w:rsidR="00523748" w:rsidRPr="00851C4C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C4C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FEBD1FE" w14:textId="77777777" w:rsidR="00523748" w:rsidRPr="00607A17" w:rsidRDefault="00523748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7A17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79EA5E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2CF19E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A3E16A2" w14:textId="77777777" w:rsidR="002A367C" w:rsidRPr="009C54AE" w:rsidRDefault="002A36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AF735B1" w14:textId="77777777" w:rsidR="00675843" w:rsidRPr="002A367C" w:rsidRDefault="0085747A" w:rsidP="002A36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44F5B" w14:textId="77777777" w:rsidTr="00523748">
        <w:tc>
          <w:tcPr>
            <w:tcW w:w="9520" w:type="dxa"/>
          </w:tcPr>
          <w:p w14:paraId="28D3B64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09364461" w14:textId="77777777" w:rsidTr="00523748">
        <w:tc>
          <w:tcPr>
            <w:tcW w:w="9520" w:type="dxa"/>
          </w:tcPr>
          <w:p w14:paraId="09652B2E" w14:textId="77777777" w:rsidR="00523748" w:rsidRPr="009C54AE" w:rsidRDefault="00523748" w:rsidP="00ED61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Ogólna charakterystyka królestwa roślin (mszaki, paprotniki, nago i o</w:t>
            </w:r>
            <w:r w:rsidR="00ED61F1">
              <w:rPr>
                <w:rFonts w:ascii="Corbel" w:hAnsi="Corbel"/>
                <w:sz w:val="24"/>
                <w:szCs w:val="24"/>
              </w:rPr>
              <w:t>krytonasienne). Budowa rośliny</w:t>
            </w:r>
            <w:r w:rsidRPr="00E71B7D">
              <w:rPr>
                <w:rFonts w:ascii="Corbel" w:hAnsi="Corbel"/>
                <w:sz w:val="24"/>
                <w:szCs w:val="24"/>
              </w:rPr>
              <w:t>. Etapy rozwoju rośliny</w:t>
            </w:r>
            <w:r w:rsidR="00ED61F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23748" w:rsidRPr="009C54AE" w14:paraId="055D1E52" w14:textId="77777777" w:rsidTr="00523748">
        <w:tc>
          <w:tcPr>
            <w:tcW w:w="9520" w:type="dxa"/>
          </w:tcPr>
          <w:p w14:paraId="01E9E75A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523748" w:rsidRPr="009C54AE" w14:paraId="025FD4D4" w14:textId="77777777" w:rsidTr="00523748">
        <w:tc>
          <w:tcPr>
            <w:tcW w:w="9520" w:type="dxa"/>
          </w:tcPr>
          <w:p w14:paraId="6060F33A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523748" w:rsidRPr="009C54AE" w14:paraId="59D0A25D" w14:textId="77777777" w:rsidTr="00523748">
        <w:tc>
          <w:tcPr>
            <w:tcW w:w="9520" w:type="dxa"/>
          </w:tcPr>
          <w:p w14:paraId="31746843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523748" w:rsidRPr="009C54AE" w14:paraId="5B85FB9C" w14:textId="77777777" w:rsidTr="00523748">
        <w:tc>
          <w:tcPr>
            <w:tcW w:w="9520" w:type="dxa"/>
          </w:tcPr>
          <w:p w14:paraId="33F1BA54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 xml:space="preserve"> Charakterystyka wybranych ekosystemów lądowych i wodnych: las, łąka, pole, staw.</w:t>
            </w:r>
          </w:p>
        </w:tc>
      </w:tr>
      <w:tr w:rsidR="00523748" w:rsidRPr="009C54AE" w14:paraId="65ED5B29" w14:textId="77777777" w:rsidTr="00523748">
        <w:tc>
          <w:tcPr>
            <w:tcW w:w="9520" w:type="dxa"/>
          </w:tcPr>
          <w:p w14:paraId="3E127A5F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Środowisko życia człowieka geosfera (atmosfera, hydrosfera,) antroposfera, </w:t>
            </w:r>
          </w:p>
        </w:tc>
      </w:tr>
      <w:tr w:rsidR="00523748" w:rsidRPr="009C54AE" w14:paraId="700320C7" w14:textId="77777777" w:rsidTr="00523748">
        <w:tc>
          <w:tcPr>
            <w:tcW w:w="9520" w:type="dxa"/>
          </w:tcPr>
          <w:p w14:paraId="5DCF2D21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Pogoda, klimat, mikroklimat- meteorologia i klimatologia</w:t>
            </w:r>
          </w:p>
        </w:tc>
      </w:tr>
      <w:tr w:rsidR="00523748" w:rsidRPr="009C54AE" w14:paraId="75CEA53A" w14:textId="77777777" w:rsidTr="00523748">
        <w:tc>
          <w:tcPr>
            <w:tcW w:w="9520" w:type="dxa"/>
          </w:tcPr>
          <w:p w14:paraId="430D71AC" w14:textId="77777777" w:rsidR="00523748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ludzkości. </w:t>
            </w:r>
          </w:p>
        </w:tc>
      </w:tr>
    </w:tbl>
    <w:p w14:paraId="13A5A8C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493E00" w14:textId="77777777" w:rsidR="0085747A" w:rsidRPr="002A367C" w:rsidRDefault="0085747A" w:rsidP="002A36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5E2C64" w14:textId="77777777" w:rsidTr="00523748">
        <w:tc>
          <w:tcPr>
            <w:tcW w:w="9520" w:type="dxa"/>
          </w:tcPr>
          <w:p w14:paraId="75DC601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6A77E347" w14:textId="77777777" w:rsidTr="00523748">
        <w:tc>
          <w:tcPr>
            <w:tcW w:w="9520" w:type="dxa"/>
          </w:tcPr>
          <w:p w14:paraId="11D9C56F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523748" w:rsidRPr="009C54AE" w14:paraId="6863ABF8" w14:textId="77777777" w:rsidTr="00523748">
        <w:tc>
          <w:tcPr>
            <w:tcW w:w="9520" w:type="dxa"/>
          </w:tcPr>
          <w:p w14:paraId="1456FE3A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523748" w:rsidRPr="009C54AE" w14:paraId="0AACACB9" w14:textId="77777777" w:rsidTr="00523748">
        <w:tc>
          <w:tcPr>
            <w:tcW w:w="9520" w:type="dxa"/>
          </w:tcPr>
          <w:p w14:paraId="52C92C13" w14:textId="77777777" w:rsidR="00523748" w:rsidRPr="007861C5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Zbiorowiska i czynniki je kształtujące. Biocenozy, ekosystemy, biomy i biosfera.</w:t>
            </w:r>
          </w:p>
        </w:tc>
      </w:tr>
      <w:tr w:rsidR="00523748" w:rsidRPr="009C54AE" w14:paraId="28C0DB02" w14:textId="77777777" w:rsidTr="00523748">
        <w:tc>
          <w:tcPr>
            <w:tcW w:w="9520" w:type="dxa"/>
          </w:tcPr>
          <w:p w14:paraId="1D6AE431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Gatunki chronione. Rośliny uprawne, lecznicze. </w:t>
            </w:r>
          </w:p>
        </w:tc>
      </w:tr>
      <w:tr w:rsidR="00523748" w:rsidRPr="009C54AE" w14:paraId="2566B2DB" w14:textId="77777777" w:rsidTr="00523748">
        <w:tc>
          <w:tcPr>
            <w:tcW w:w="9520" w:type="dxa"/>
          </w:tcPr>
          <w:p w14:paraId="099E9FD7" w14:textId="77777777" w:rsidR="00523748" w:rsidRPr="007861C5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Zwierzęta w ekosystemach. Przegląd systematyczny zwierząt. Podstawy fizjologii.</w:t>
            </w:r>
          </w:p>
        </w:tc>
      </w:tr>
      <w:tr w:rsidR="00523748" w:rsidRPr="009C54AE" w14:paraId="3A3034A1" w14:textId="77777777" w:rsidTr="00523748">
        <w:tc>
          <w:tcPr>
            <w:tcW w:w="9520" w:type="dxa"/>
          </w:tcPr>
          <w:p w14:paraId="6FE8346D" w14:textId="77777777" w:rsidR="00523748" w:rsidRPr="009C54AE" w:rsidRDefault="00523748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człowieka w przyrodzie</w:t>
            </w:r>
            <w:r w:rsidR="00DE5995">
              <w:rPr>
                <w:rFonts w:ascii="Corbel" w:hAnsi="Corbel"/>
                <w:sz w:val="24"/>
                <w:szCs w:val="24"/>
              </w:rPr>
              <w:t>. Sztuczne środowisko życia człowieka współczesnego i wynikające stąd zagrożenia</w:t>
            </w:r>
          </w:p>
        </w:tc>
      </w:tr>
      <w:tr w:rsidR="00523748" w:rsidRPr="009C54AE" w14:paraId="085C7D1F" w14:textId="77777777" w:rsidTr="00523748">
        <w:tc>
          <w:tcPr>
            <w:tcW w:w="9520" w:type="dxa"/>
          </w:tcPr>
          <w:p w14:paraId="665FE837" w14:textId="77777777" w:rsidR="00523748" w:rsidRPr="007861C5" w:rsidRDefault="005C6A31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anatomii i fizjologii człowieka</w:t>
            </w:r>
            <w:r w:rsidR="00DE5995">
              <w:rPr>
                <w:rFonts w:ascii="Corbel" w:hAnsi="Corbel"/>
                <w:sz w:val="24"/>
                <w:szCs w:val="24"/>
              </w:rPr>
              <w:t>. Zdrowie i choroba. Czynniki chorobotwórcze. Zasady edukacji zdrowotnej.</w:t>
            </w:r>
          </w:p>
        </w:tc>
      </w:tr>
    </w:tbl>
    <w:p w14:paraId="5F38BA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538E0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67BA9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34F86B" w14:textId="77777777" w:rsidR="00E960BB" w:rsidRPr="002A367C" w:rsidRDefault="00523748" w:rsidP="002A367C">
      <w:r w:rsidRPr="009A6441">
        <w:t xml:space="preserve">Ćwiczenia: analiza tekstów </w:t>
      </w:r>
      <w:r>
        <w:t xml:space="preserve">źródłowych </w:t>
      </w:r>
      <w:r w:rsidRPr="009A6441">
        <w:t>z  dyskusją,</w:t>
      </w:r>
      <w:r>
        <w:t xml:space="preserve"> </w:t>
      </w:r>
      <w:r w:rsidRPr="009A6441">
        <w:t xml:space="preserve">metody aktywizujące </w:t>
      </w:r>
      <w:r>
        <w:t xml:space="preserve">, </w:t>
      </w:r>
      <w:r w:rsidRPr="009A6441">
        <w:t>praca w grupach,</w:t>
      </w:r>
      <w:r>
        <w:t xml:space="preserve"> </w:t>
      </w:r>
      <w:r w:rsidRPr="009A6441">
        <w:t xml:space="preserve">gry dydaktyczne, </w:t>
      </w:r>
      <w:r>
        <w:t>- wykład z prezentacją multimedialną</w:t>
      </w:r>
    </w:p>
    <w:p w14:paraId="782B12D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77E802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6F4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E132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EC5C05E" w14:textId="77777777" w:rsidTr="0025688E">
        <w:tc>
          <w:tcPr>
            <w:tcW w:w="1962" w:type="dxa"/>
            <w:vAlign w:val="center"/>
          </w:tcPr>
          <w:p w14:paraId="1E591C1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B97DF5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C6115C0" w14:textId="77777777" w:rsidR="0085747A" w:rsidRPr="008405A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38C6993" w14:textId="77777777" w:rsidR="00923D7D" w:rsidRPr="008405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1CBB0BF0" w14:textId="77777777" w:rsidR="0085747A" w:rsidRPr="008405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5747A" w:rsidRPr="009C54AE" w14:paraId="4996214B" w14:textId="77777777" w:rsidTr="0025688E">
        <w:tc>
          <w:tcPr>
            <w:tcW w:w="1962" w:type="dxa"/>
          </w:tcPr>
          <w:p w14:paraId="1371A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A769A3A" w14:textId="77777777" w:rsidR="0085747A" w:rsidRPr="008405A8" w:rsidRDefault="00DE5995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zaliczające na wykładzie</w:t>
            </w:r>
          </w:p>
        </w:tc>
        <w:tc>
          <w:tcPr>
            <w:tcW w:w="2117" w:type="dxa"/>
          </w:tcPr>
          <w:p w14:paraId="0307495D" w14:textId="77777777" w:rsidR="0085747A" w:rsidRPr="008405A8" w:rsidRDefault="0025688E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6600E183" w14:textId="77777777" w:rsidTr="0025688E">
        <w:tc>
          <w:tcPr>
            <w:tcW w:w="1962" w:type="dxa"/>
          </w:tcPr>
          <w:p w14:paraId="1F8810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1DC3FA7" w14:textId="77777777" w:rsidR="0085747A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3982B259" w14:textId="77777777" w:rsidR="0085747A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43E092C8" w14:textId="77777777" w:rsidTr="0025688E">
        <w:tc>
          <w:tcPr>
            <w:tcW w:w="1962" w:type="dxa"/>
          </w:tcPr>
          <w:p w14:paraId="4AD84EFB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75ADEB4" w14:textId="77777777" w:rsidR="0025688E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241E9255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4D851248" w14:textId="77777777" w:rsidTr="0025688E">
        <w:tc>
          <w:tcPr>
            <w:tcW w:w="1962" w:type="dxa"/>
          </w:tcPr>
          <w:p w14:paraId="196BDC93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59F9A5AE" w14:textId="77777777" w:rsidR="0025688E" w:rsidRPr="008405A8" w:rsidRDefault="008405A8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grupowe </w:t>
            </w:r>
            <w:r w:rsidR="0025688E"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, obserwacja na zajęciach</w:t>
            </w:r>
          </w:p>
        </w:tc>
        <w:tc>
          <w:tcPr>
            <w:tcW w:w="2117" w:type="dxa"/>
          </w:tcPr>
          <w:p w14:paraId="5955D97A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1A6421C0" w14:textId="77777777" w:rsidTr="0025688E">
        <w:tc>
          <w:tcPr>
            <w:tcW w:w="1962" w:type="dxa"/>
          </w:tcPr>
          <w:p w14:paraId="051B42C1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1DC9D7D" w14:textId="77777777" w:rsidR="0025688E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079280CE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0E6F95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B74F7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8712C1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5B41B0C" w14:textId="77777777" w:rsidTr="00923D7D">
        <w:tc>
          <w:tcPr>
            <w:tcW w:w="9670" w:type="dxa"/>
          </w:tcPr>
          <w:p w14:paraId="68B63172" w14:textId="77777777" w:rsidR="0025688E" w:rsidRPr="00BC68A5" w:rsidRDefault="0025688E" w:rsidP="002A367C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3093C53F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3002CBC4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764FFBC9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57B4933" w14:textId="77777777" w:rsidR="0085747A" w:rsidRPr="009C54AE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405A8">
              <w:rPr>
                <w:rFonts w:ascii="Corbel" w:hAnsi="Corbel"/>
                <w:b w:val="0"/>
                <w:smallCaps w:val="0"/>
                <w:szCs w:val="24"/>
              </w:rPr>
              <w:t xml:space="preserve"> – praca grupowa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7E56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72D0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4626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FD3023" w14:textId="77777777" w:rsidTr="003E1941">
        <w:tc>
          <w:tcPr>
            <w:tcW w:w="4962" w:type="dxa"/>
            <w:vAlign w:val="center"/>
          </w:tcPr>
          <w:p w14:paraId="623C09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3B88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E3DF57A" w14:textId="77777777" w:rsidTr="00923D7D">
        <w:tc>
          <w:tcPr>
            <w:tcW w:w="4962" w:type="dxa"/>
          </w:tcPr>
          <w:p w14:paraId="0E2CA9F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28187A7" w14:textId="77777777" w:rsidR="0085747A" w:rsidRPr="009C54AE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0D72C5E9" w14:textId="77777777" w:rsidTr="00923D7D">
        <w:tc>
          <w:tcPr>
            <w:tcW w:w="4962" w:type="dxa"/>
          </w:tcPr>
          <w:p w14:paraId="49FEFA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5E47367" w14:textId="2A8A0DC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382C101C" w14:textId="77777777" w:rsidR="00C61DC5" w:rsidRPr="009C54AE" w:rsidRDefault="00607A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B729DFA" w14:textId="77777777" w:rsidTr="00923D7D">
        <w:tc>
          <w:tcPr>
            <w:tcW w:w="4962" w:type="dxa"/>
          </w:tcPr>
          <w:p w14:paraId="071F36E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38A7C7C" w14:textId="77777777" w:rsidR="00C61DC5" w:rsidRPr="009C54AE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02D673D9" w14:textId="77777777" w:rsidR="00844CC5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26F44A" w14:textId="77777777" w:rsidR="00844CC5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76BE63" w14:textId="77777777" w:rsidR="00C61DC5" w:rsidRPr="009C54AE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85747A" w:rsidRPr="009C54AE" w14:paraId="35721825" w14:textId="77777777" w:rsidTr="00923D7D">
        <w:tc>
          <w:tcPr>
            <w:tcW w:w="4962" w:type="dxa"/>
          </w:tcPr>
          <w:p w14:paraId="67235AA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258D862" w14:textId="77777777" w:rsidR="0085747A" w:rsidRPr="009C54AE" w:rsidRDefault="00607A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55FD783F" w14:textId="77777777" w:rsidTr="00923D7D">
        <w:tc>
          <w:tcPr>
            <w:tcW w:w="4962" w:type="dxa"/>
          </w:tcPr>
          <w:p w14:paraId="751516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0E7078" w14:textId="77777777" w:rsidR="0085747A" w:rsidRPr="009C54AE" w:rsidRDefault="0025688E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FADBC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CD774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656B2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3CCB6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FD60F81" w14:textId="77777777" w:rsidTr="0071620A">
        <w:trPr>
          <w:trHeight w:val="397"/>
        </w:trPr>
        <w:tc>
          <w:tcPr>
            <w:tcW w:w="3544" w:type="dxa"/>
          </w:tcPr>
          <w:p w14:paraId="2F7B4B1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FBBEDE" w14:textId="77777777" w:rsidR="0085747A" w:rsidRPr="009C54AE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</w:t>
            </w:r>
          </w:p>
        </w:tc>
      </w:tr>
      <w:tr w:rsidR="0085747A" w:rsidRPr="009C54AE" w14:paraId="7572A101" w14:textId="77777777" w:rsidTr="0071620A">
        <w:trPr>
          <w:trHeight w:val="397"/>
        </w:trPr>
        <w:tc>
          <w:tcPr>
            <w:tcW w:w="3544" w:type="dxa"/>
          </w:tcPr>
          <w:p w14:paraId="521DC5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26AAC8" w14:textId="77777777" w:rsidR="0085747A" w:rsidRPr="009C54AE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14:paraId="4997A83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1CFB6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4E58BD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2F8E4D94" w14:textId="77777777" w:rsidTr="0071620A">
        <w:trPr>
          <w:trHeight w:val="397"/>
        </w:trPr>
        <w:tc>
          <w:tcPr>
            <w:tcW w:w="7513" w:type="dxa"/>
          </w:tcPr>
          <w:p w14:paraId="15318BE6" w14:textId="77777777" w:rsidR="00135572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8D0A829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67CFE9CF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Bomeszak J., Wiśniewski H.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2E499DE4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593AF8B0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46634F01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6ADAB5BF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CeDe Wu</w:t>
            </w:r>
            <w:r w:rsidR="00607A17"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637B5F2A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Schmitt-Nielsan K. Fizjologia zwierząt. Adaptacje do środowiska PWN, Warszawa 2008 </w:t>
            </w:r>
          </w:p>
          <w:p w14:paraId="0EFEB4FD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5C720282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red. J. M. Dołęga, J. W. Czartoszewski, Wydawnictwo UKSW, Warszawa 1999</w:t>
            </w:r>
          </w:p>
          <w:p w14:paraId="1CD722B3" w14:textId="77777777" w:rsidR="00135572" w:rsidRPr="00844CC5" w:rsidRDefault="00135572" w:rsidP="00607A17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44CC5">
              <w:rPr>
                <w:rFonts w:ascii="Corbel" w:hAnsi="Corbel"/>
                <w:smallCaps/>
                <w:sz w:val="24"/>
                <w:szCs w:val="24"/>
              </w:rPr>
              <w:t>j. sander, idea zrównoważonego rozwoju w holistycznej edukacji przyrodniczej, „problemy ekorozwoju” 2007, t. 2, nr 2,</w:t>
            </w:r>
            <w:r w:rsidRPr="00844C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45AEEF8" w14:textId="77777777" w:rsidR="00135572" w:rsidRPr="00C177BD" w:rsidRDefault="00135572" w:rsidP="00607A17">
            <w:pPr>
              <w:numPr>
                <w:ilvl w:val="0"/>
                <w:numId w:val="2"/>
              </w:numPr>
              <w:spacing w:after="0" w:line="240" w:lineRule="auto"/>
              <w:ind w:left="318" w:hanging="318"/>
            </w:pPr>
            <w:r w:rsidRPr="00844CC5">
              <w:rPr>
                <w:rFonts w:ascii="Corbel" w:hAnsi="Corbel"/>
                <w:sz w:val="24"/>
                <w:szCs w:val="24"/>
              </w:rPr>
              <w:t>Villee C.A. „Biologia”, Warszawa 1996</w:t>
            </w:r>
          </w:p>
        </w:tc>
      </w:tr>
      <w:tr w:rsidR="00135572" w:rsidRPr="009C54AE" w14:paraId="2A804EBD" w14:textId="77777777" w:rsidTr="0071620A">
        <w:trPr>
          <w:trHeight w:val="397"/>
        </w:trPr>
        <w:tc>
          <w:tcPr>
            <w:tcW w:w="7513" w:type="dxa"/>
          </w:tcPr>
          <w:p w14:paraId="0142E410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33DD40" w14:textId="77777777" w:rsidR="00135572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Matuszkiewicz W.,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Przewodnik do oznaczania zbiorowisk roślinnych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26BBDD3C" w14:textId="77777777" w:rsidR="00135572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Ruthemu, 2010;</w:t>
            </w:r>
          </w:p>
          <w:p w14:paraId="102304EA" w14:textId="77777777" w:rsidR="00135572" w:rsidRPr="009C54AE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08341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175978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694BC2" w14:textId="77777777" w:rsidR="0085747A" w:rsidRPr="009C54AE" w:rsidRDefault="0085747A" w:rsidP="002A36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F93C4" w14:textId="77777777" w:rsidR="005671F6" w:rsidRDefault="005671F6" w:rsidP="00C16ABF">
      <w:pPr>
        <w:spacing w:after="0" w:line="240" w:lineRule="auto"/>
      </w:pPr>
      <w:r>
        <w:separator/>
      </w:r>
    </w:p>
  </w:endnote>
  <w:endnote w:type="continuationSeparator" w:id="0">
    <w:p w14:paraId="0FCCF2F1" w14:textId="77777777" w:rsidR="005671F6" w:rsidRDefault="005671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2320" w14:textId="77777777" w:rsidR="005671F6" w:rsidRDefault="005671F6" w:rsidP="00C16ABF">
      <w:pPr>
        <w:spacing w:after="0" w:line="240" w:lineRule="auto"/>
      </w:pPr>
      <w:r>
        <w:separator/>
      </w:r>
    </w:p>
  </w:footnote>
  <w:footnote w:type="continuationSeparator" w:id="0">
    <w:p w14:paraId="58200785" w14:textId="77777777" w:rsidR="005671F6" w:rsidRDefault="005671F6" w:rsidP="00C16ABF">
      <w:pPr>
        <w:spacing w:after="0" w:line="240" w:lineRule="auto"/>
      </w:pPr>
      <w:r>
        <w:continuationSeparator/>
      </w:r>
    </w:p>
  </w:footnote>
  <w:footnote w:id="1">
    <w:p w14:paraId="2E1D98D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4606550">
    <w:abstractNumId w:val="2"/>
  </w:num>
  <w:num w:numId="2" w16cid:durableId="1613129392">
    <w:abstractNumId w:val="1"/>
  </w:num>
  <w:num w:numId="3" w16cid:durableId="19779474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240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745"/>
    <w:rsid w:val="002530BB"/>
    <w:rsid w:val="0025688E"/>
    <w:rsid w:val="00281FF2"/>
    <w:rsid w:val="002857DE"/>
    <w:rsid w:val="00291567"/>
    <w:rsid w:val="002A22BF"/>
    <w:rsid w:val="002A2389"/>
    <w:rsid w:val="002A367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F3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072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A6C"/>
    <w:rsid w:val="004A3EEA"/>
    <w:rsid w:val="004A4D1F"/>
    <w:rsid w:val="004D03A5"/>
    <w:rsid w:val="004D5282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146A"/>
    <w:rsid w:val="00543ACC"/>
    <w:rsid w:val="00543F70"/>
    <w:rsid w:val="0056696D"/>
    <w:rsid w:val="005671F6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07A17"/>
    <w:rsid w:val="0061029B"/>
    <w:rsid w:val="00617230"/>
    <w:rsid w:val="00621CE1"/>
    <w:rsid w:val="00627FC9"/>
    <w:rsid w:val="00647FA8"/>
    <w:rsid w:val="00650C5F"/>
    <w:rsid w:val="00654934"/>
    <w:rsid w:val="0065713A"/>
    <w:rsid w:val="006620D9"/>
    <w:rsid w:val="00671958"/>
    <w:rsid w:val="00675843"/>
    <w:rsid w:val="00691429"/>
    <w:rsid w:val="00696477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6D0"/>
    <w:rsid w:val="00746EC8"/>
    <w:rsid w:val="00763BF1"/>
    <w:rsid w:val="00766FD4"/>
    <w:rsid w:val="0078168C"/>
    <w:rsid w:val="00787C2A"/>
    <w:rsid w:val="00790E27"/>
    <w:rsid w:val="007A4022"/>
    <w:rsid w:val="007A41F4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37D"/>
    <w:rsid w:val="008229D7"/>
    <w:rsid w:val="008405A8"/>
    <w:rsid w:val="008449B3"/>
    <w:rsid w:val="00844CC5"/>
    <w:rsid w:val="00847721"/>
    <w:rsid w:val="00851C4C"/>
    <w:rsid w:val="0085747A"/>
    <w:rsid w:val="00865074"/>
    <w:rsid w:val="00882C1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2DB"/>
    <w:rsid w:val="00997F14"/>
    <w:rsid w:val="009A78D9"/>
    <w:rsid w:val="009B3F0C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F49"/>
    <w:rsid w:val="00A2245B"/>
    <w:rsid w:val="00A30110"/>
    <w:rsid w:val="00A36899"/>
    <w:rsid w:val="00A371F6"/>
    <w:rsid w:val="00A43BF6"/>
    <w:rsid w:val="00A4487E"/>
    <w:rsid w:val="00A53FA5"/>
    <w:rsid w:val="00A54817"/>
    <w:rsid w:val="00A54AE5"/>
    <w:rsid w:val="00A601C8"/>
    <w:rsid w:val="00A60799"/>
    <w:rsid w:val="00A84C85"/>
    <w:rsid w:val="00A97DE1"/>
    <w:rsid w:val="00AB053C"/>
    <w:rsid w:val="00AB4973"/>
    <w:rsid w:val="00AD1146"/>
    <w:rsid w:val="00AD27D3"/>
    <w:rsid w:val="00AD4494"/>
    <w:rsid w:val="00AD66D6"/>
    <w:rsid w:val="00AE1160"/>
    <w:rsid w:val="00AE203C"/>
    <w:rsid w:val="00AE2A35"/>
    <w:rsid w:val="00AE2E74"/>
    <w:rsid w:val="00AE5FCB"/>
    <w:rsid w:val="00AF2C1E"/>
    <w:rsid w:val="00AF41B6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3869"/>
    <w:rsid w:val="00BD66E9"/>
    <w:rsid w:val="00BD6FF4"/>
    <w:rsid w:val="00BF2C41"/>
    <w:rsid w:val="00BF4687"/>
    <w:rsid w:val="00C058B4"/>
    <w:rsid w:val="00C05F44"/>
    <w:rsid w:val="00C131B5"/>
    <w:rsid w:val="00C16ABF"/>
    <w:rsid w:val="00C170AE"/>
    <w:rsid w:val="00C24ADD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951BA"/>
    <w:rsid w:val="00CA2B96"/>
    <w:rsid w:val="00CA5089"/>
    <w:rsid w:val="00CB42CB"/>
    <w:rsid w:val="00CB7F0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50"/>
    <w:rsid w:val="00D552B2"/>
    <w:rsid w:val="00D608D1"/>
    <w:rsid w:val="00D74119"/>
    <w:rsid w:val="00D8075B"/>
    <w:rsid w:val="00D8678B"/>
    <w:rsid w:val="00D97C76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E82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7066B"/>
    <w:rsid w:val="00F83B28"/>
    <w:rsid w:val="00FA1962"/>
    <w:rsid w:val="00FA46E5"/>
    <w:rsid w:val="00FB7DBA"/>
    <w:rsid w:val="00FC1C25"/>
    <w:rsid w:val="00FC3F45"/>
    <w:rsid w:val="00FD503F"/>
    <w:rsid w:val="00FD7589"/>
    <w:rsid w:val="00FF016A"/>
    <w:rsid w:val="00FF08CB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3C68"/>
  <w15:docId w15:val="{EA05E8F2-4CB8-407C-A021-6889ABD9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BE80BD-896D-4591-9F4C-BE5973B891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BFE5B1-520B-42D9-90B7-9C25B33670FC}"/>
</file>

<file path=customXml/itemProps3.xml><?xml version="1.0" encoding="utf-8"?>
<ds:datastoreItem xmlns:ds="http://schemas.openxmlformats.org/officeDocument/2006/customXml" ds:itemID="{A131B36B-9AE1-4470-BF6D-60051FE143F8}"/>
</file>

<file path=customXml/itemProps4.xml><?xml version="1.0" encoding="utf-8"?>
<ds:datastoreItem xmlns:ds="http://schemas.openxmlformats.org/officeDocument/2006/customXml" ds:itemID="{2CE30743-DFB6-4398-8809-2322DB4CBE24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18</TotalTime>
  <Pages>4</Pages>
  <Words>1071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23</cp:revision>
  <cp:lastPrinted>2019-02-06T12:12:00Z</cp:lastPrinted>
  <dcterms:created xsi:type="dcterms:W3CDTF">2019-10-21T17:45:00Z</dcterms:created>
  <dcterms:modified xsi:type="dcterms:W3CDTF">2026-03-12T10:43:00Z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